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3/260003993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rtrasse Testinghalle-BG-Kühlcontainer KC1-KP04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
Rohrtrasse Testinghalle-BG-Kühlcontainer KC1-KP04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